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E65EC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Roger OLYVER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979DE60" w14:textId="662A9397" w:rsidR="00CF5B22" w:rsidRDefault="00CF5B22" w:rsidP="00813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Without Ward, London.</w:t>
      </w:r>
    </w:p>
    <w:p w14:paraId="4B08EECB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</w:p>
    <w:p w14:paraId="30BDB67E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</w:p>
    <w:p w14:paraId="790EC3F4" w14:textId="77777777" w:rsidR="008130E9" w:rsidRDefault="008130E9" w:rsidP="008130E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Beadle.</w:t>
      </w:r>
    </w:p>
    <w:p w14:paraId="46807315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8CBC7D1" w14:textId="77777777" w:rsidR="008130E9" w:rsidRDefault="008130E9" w:rsidP="008130E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4CBD78F0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Dec.1428</w:t>
      </w:r>
      <w:r>
        <w:rPr>
          <w:rFonts w:eastAsia="Times New Roman" w:cs="Times New Roman"/>
          <w:szCs w:val="24"/>
        </w:rPr>
        <w:tab/>
        <w:t>He was re-elected.   (ibid.)</w:t>
      </w:r>
    </w:p>
    <w:p w14:paraId="1BD56B21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</w:p>
    <w:p w14:paraId="657B7F97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</w:p>
    <w:p w14:paraId="4DDAC34F" w14:textId="77777777" w:rsidR="008130E9" w:rsidRDefault="008130E9" w:rsidP="008130E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1F6AEA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342F4" w14:textId="77777777" w:rsidR="008130E9" w:rsidRDefault="008130E9" w:rsidP="009139A6">
      <w:r>
        <w:separator/>
      </w:r>
    </w:p>
  </w:endnote>
  <w:endnote w:type="continuationSeparator" w:id="0">
    <w:p w14:paraId="15214996" w14:textId="77777777" w:rsidR="008130E9" w:rsidRDefault="008130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3C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0F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74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83F47" w14:textId="77777777" w:rsidR="008130E9" w:rsidRDefault="008130E9" w:rsidP="009139A6">
      <w:r>
        <w:separator/>
      </w:r>
    </w:p>
  </w:footnote>
  <w:footnote w:type="continuationSeparator" w:id="0">
    <w:p w14:paraId="0D67FEAE" w14:textId="77777777" w:rsidR="008130E9" w:rsidRDefault="008130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9D4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13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B6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E9"/>
    <w:rsid w:val="000666E0"/>
    <w:rsid w:val="002510B7"/>
    <w:rsid w:val="005C130B"/>
    <w:rsid w:val="008130E9"/>
    <w:rsid w:val="00826F5C"/>
    <w:rsid w:val="009139A6"/>
    <w:rsid w:val="009448BB"/>
    <w:rsid w:val="00947624"/>
    <w:rsid w:val="00A3176C"/>
    <w:rsid w:val="00AE65F8"/>
    <w:rsid w:val="00BA00AB"/>
    <w:rsid w:val="00CB4ED9"/>
    <w:rsid w:val="00CF5B2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3769"/>
  <w15:chartTrackingRefBased/>
  <w15:docId w15:val="{DCECDCFB-EFF4-443A-A82A-30179428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2023-12-26T07:36:00Z</dcterms:created>
  <dcterms:modified xsi:type="dcterms:W3CDTF">2023-12-26T07:45:00Z</dcterms:modified>
</cp:coreProperties>
</file>